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990E2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14:paraId="5DDC5720" w:rsidR="00C44B8B" w:rsidRPr="007936E8" w:rsidTr="008262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0265" w:rsidR="00C44B8B" w:rsidRPr="007936E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36E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A81F" w:rsidR="00C44B8B" w:rsidRPr="001806B4" w:rsidRDefault="00525D1B" w:rsidP="001806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36E8">
              <w:rPr>
                <w:b/>
                <w:sz w:val="26"/>
                <w:szCs w:val="26"/>
                <w:lang w:val="en-US"/>
              </w:rPr>
              <w:t>203A</w:t>
            </w:r>
            <w:r w:rsidRPr="007936E8">
              <w:rPr>
                <w:b/>
                <w:sz w:val="26"/>
                <w:szCs w:val="26"/>
              </w:rPr>
              <w:t>_0</w:t>
            </w:r>
            <w:r w:rsidR="001806B4">
              <w:rPr>
                <w:b/>
                <w:sz w:val="26"/>
                <w:szCs w:val="26"/>
              </w:rPr>
              <w:t>71</w:t>
            </w:r>
          </w:p>
        </w:tc>
      </w:tr>
      <w:tr w14:paraId="33BC87B2" w:rsidR="00C44B8B" w:rsidRPr="007936E8" w:rsidTr="008262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28F" w:rsidR="00C44B8B" w:rsidRPr="007936E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936E8">
              <w:rPr>
                <w:b/>
                <w:sz w:val="26"/>
                <w:szCs w:val="26"/>
              </w:rPr>
              <w:t xml:space="preserve">Номер материала </w:t>
            </w:r>
            <w:r w:rsidRPr="007936E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6655" w:rsidR="00C44B8B" w:rsidRPr="007936E8" w:rsidRDefault="001806B4" w:rsidP="00BA7D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806B4">
              <w:rPr>
                <w:b/>
                <w:sz w:val="26"/>
                <w:szCs w:val="26"/>
                <w:lang w:val="en-US"/>
              </w:rPr>
              <w:t>2040481</w:t>
            </w:r>
            <w:bookmarkStart w:id="0" w:name="_GoBack"/>
            <w:bookmarkEnd w:id="0"/>
          </w:p>
        </w:tc>
      </w:tr>
    </w:tbl>
    <w:p w14:paraId="22D8A58C" w:rsidR="00C44B8B" w:rsidRPr="007936E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7936E8">
        <w:rPr>
          <w:sz w:val="26"/>
          <w:szCs w:val="26"/>
        </w:rPr>
        <w:t>_____________________________________</w:t>
      </w:r>
    </w:p>
    <w:p w14:paraId="4595F970" w:rsidR="00C44B8B" w:rsidRPr="007936E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936E8">
        <w:rPr>
          <w:sz w:val="26"/>
          <w:szCs w:val="26"/>
        </w:rPr>
        <w:t xml:space="preserve">_____________________________________ </w:t>
      </w:r>
    </w:p>
    <w:p w14:paraId="4674C717" w:rsidR="00C44B8B" w:rsidRPr="007936E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936E8">
        <w:rPr>
          <w:sz w:val="26"/>
          <w:szCs w:val="26"/>
        </w:rPr>
        <w:t>_____________________________________</w:t>
      </w:r>
    </w:p>
    <w:p w14:paraId="1863FC77" w:rsidR="00C44B8B" w:rsidRPr="007936E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936E8">
        <w:rPr>
          <w:sz w:val="26"/>
          <w:szCs w:val="26"/>
        </w:rPr>
        <w:tab/>
      </w:r>
      <w:r w:rsidRPr="007936E8">
        <w:rPr>
          <w:sz w:val="26"/>
          <w:szCs w:val="26"/>
        </w:rPr>
        <w:t xml:space="preserve">_______________________ /_____________ </w:t>
      </w:r>
    </w:p>
    <w:p w14:paraId="16BA0859" w:rsidR="00C44B8B" w:rsidRPr="007936E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936E8">
        <w:rPr>
          <w:sz w:val="26"/>
          <w:szCs w:val="26"/>
        </w:rPr>
        <w:t>“_______” ___________________ 20_____ г.</w:t>
      </w:r>
    </w:p>
    <w:p w14:paraId="7C05A8E2" w:rsidR="00C44B8B" w:rsidRPr="007936E8" w:rsidRDefault="00C44B8B" w:rsidP="00C44B8B">
      <w:pPr>
        <w:rPr>
          <w:sz w:val="26"/>
          <w:szCs w:val="26"/>
        </w:rPr>
      </w:pPr>
    </w:p>
    <w:p w14:paraId="25CAF9EE" w:rsidR="00C44B8B" w:rsidRPr="007936E8" w:rsidRDefault="00C44B8B" w:rsidP="00C44B8B">
      <w:pPr>
        <w:rPr>
          <w:sz w:val="26"/>
          <w:szCs w:val="26"/>
        </w:rPr>
      </w:pPr>
    </w:p>
    <w:p w14:paraId="01D7B946" w:rsidR="00C44B8B" w:rsidRPr="007936E8" w:rsidRDefault="00C44B8B" w:rsidP="00C44B8B">
      <w:pPr>
        <w:rPr>
          <w:sz w:val="26"/>
          <w:szCs w:val="26"/>
        </w:rPr>
      </w:pPr>
    </w:p>
    <w:p w14:paraId="5A573D6B" w:rsidR="00C44B8B" w:rsidRPr="007936E8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7936E8">
        <w:rPr>
          <w:sz w:val="26"/>
          <w:szCs w:val="26"/>
        </w:rPr>
        <w:t>ТЕХНИЧЕСКОЕ ЗАДАНИЕ</w:t>
      </w:r>
    </w:p>
    <w:p w14:paraId="0C6CEAD8" w:rsidR="004F6968" w:rsidRPr="007936E8" w:rsidRDefault="004F6968" w:rsidP="00773399">
      <w:pPr>
        <w:ind w:firstLine="0"/>
        <w:jc w:val="center"/>
        <w:rPr>
          <w:b/>
          <w:sz w:val="26"/>
          <w:szCs w:val="26"/>
        </w:rPr>
      </w:pPr>
      <w:r w:rsidRPr="007936E8">
        <w:rPr>
          <w:b/>
          <w:sz w:val="26"/>
          <w:szCs w:val="26"/>
        </w:rPr>
        <w:t xml:space="preserve">на </w:t>
      </w:r>
      <w:r w:rsidR="00612811" w:rsidRPr="007936E8">
        <w:rPr>
          <w:b/>
          <w:sz w:val="26"/>
          <w:szCs w:val="26"/>
        </w:rPr>
        <w:t xml:space="preserve">поставку </w:t>
      </w:r>
      <w:r w:rsidR="007F4188" w:rsidRPr="007936E8">
        <w:rPr>
          <w:b/>
          <w:sz w:val="26"/>
          <w:szCs w:val="26"/>
        </w:rPr>
        <w:t>мет</w:t>
      </w:r>
      <w:r w:rsidR="00620938" w:rsidRPr="007936E8">
        <w:rPr>
          <w:b/>
          <w:sz w:val="26"/>
          <w:szCs w:val="26"/>
        </w:rPr>
        <w:t>аллопроката</w:t>
      </w:r>
      <w:r w:rsidR="00843900" w:rsidRPr="007936E8">
        <w:rPr>
          <w:b/>
          <w:sz w:val="26"/>
          <w:szCs w:val="26"/>
        </w:rPr>
        <w:t xml:space="preserve"> </w:t>
      </w:r>
      <w:r w:rsidR="00306A82">
        <w:rPr>
          <w:b/>
          <w:sz w:val="26"/>
          <w:szCs w:val="26"/>
        </w:rPr>
        <w:t>(</w:t>
      </w:r>
      <w:r w:rsidR="001B3221" w:rsidRPr="001B3221">
        <w:rPr>
          <w:b/>
          <w:sz w:val="26"/>
          <w:szCs w:val="26"/>
        </w:rPr>
        <w:t>Тру</w:t>
      </w:r>
      <w:r w:rsidR="001806B4">
        <w:rPr>
          <w:b/>
          <w:sz w:val="26"/>
          <w:szCs w:val="26"/>
        </w:rPr>
        <w:t>ба стальная водогазопроводная 50х3,5</w:t>
      </w:r>
      <w:r w:rsidR="00306A82">
        <w:rPr>
          <w:b/>
          <w:sz w:val="26"/>
          <w:szCs w:val="26"/>
        </w:rPr>
        <w:t>)</w:t>
      </w:r>
      <w:r w:rsidR="009C0389" w:rsidRPr="007936E8">
        <w:rPr>
          <w:b/>
          <w:sz w:val="26"/>
          <w:szCs w:val="26"/>
        </w:rPr>
        <w:t>.</w:t>
      </w:r>
      <w:r w:rsidR="00232E4A" w:rsidRPr="007936E8">
        <w:rPr>
          <w:b/>
          <w:sz w:val="26"/>
          <w:szCs w:val="26"/>
        </w:rPr>
        <w:t xml:space="preserve"> </w:t>
      </w:r>
      <w:r w:rsidR="009C0389" w:rsidRPr="007936E8">
        <w:rPr>
          <w:b/>
          <w:sz w:val="26"/>
          <w:szCs w:val="26"/>
        </w:rPr>
        <w:t xml:space="preserve">Лот </w:t>
      </w:r>
      <w:r w:rsidR="009C0389" w:rsidRPr="00132749">
        <w:rPr>
          <w:b/>
          <w:sz w:val="26"/>
          <w:szCs w:val="26"/>
        </w:rPr>
        <w:t xml:space="preserve">№ </w:t>
      </w:r>
      <w:r w:rsidR="00BD2843" w:rsidRPr="00132749">
        <w:rPr>
          <w:b/>
          <w:sz w:val="26"/>
          <w:szCs w:val="26"/>
        </w:rPr>
        <w:t>203</w:t>
      </w:r>
      <w:r w:rsidR="00620938" w:rsidRPr="00132749">
        <w:rPr>
          <w:b/>
          <w:sz w:val="26"/>
          <w:szCs w:val="26"/>
          <w:lang w:val="en-US"/>
        </w:rPr>
        <w:t>A</w:t>
      </w:r>
    </w:p>
    <w:p w14:paraId="113FECE3" w:rsidR="00020DD3" w:rsidRPr="007936E8" w:rsidRDefault="00020DD3" w:rsidP="00612811">
      <w:pPr>
        <w:spacing w:line="276" w:lineRule="auto"/>
        <w:ind w:firstLine="709"/>
        <w:rPr>
          <w:sz w:val="26"/>
          <w:szCs w:val="26"/>
        </w:rPr>
      </w:pPr>
    </w:p>
    <w:p w14:paraId="2F37A173" w:rsidR="00BA7DA4" w:rsidRPr="001726EB" w:rsidRDefault="00BA7DA4" w:rsidP="00BA7D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>Технические требования к продукции.</w:t>
      </w:r>
    </w:p>
    <w:p w14:paraId="4E2253F9" w:rsidR="00BA7DA4" w:rsidRPr="001726EB" w:rsidRDefault="00BA7DA4" w:rsidP="00BA7DA4">
      <w:pPr>
        <w:tabs>
          <w:tab w:val="left" w:pos="0"/>
        </w:tabs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3262-75 «Трубы стальные водогазопроводные. Технические условия».</w:t>
      </w:r>
    </w:p>
    <w:p w14:paraId="213CC52B" w:rsidR="00BA7DA4" w:rsidRPr="001726EB" w:rsidRDefault="00BA7DA4" w:rsidP="00BA7DA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A5B091E" w:rsidR="00BA7DA4" w:rsidRPr="001726EB" w:rsidRDefault="00BA7DA4" w:rsidP="00BA7D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 xml:space="preserve">Общие требования. </w:t>
      </w:r>
    </w:p>
    <w:p w14:paraId="64E83427" w:rsidR="00BA7DA4" w:rsidRPr="001726EB" w:rsidRDefault="00BA7DA4" w:rsidP="00BA7DA4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1726EB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14:paraId="1B02A65C" w:rsidR="00BA7DA4" w:rsidRPr="001726EB" w:rsidRDefault="00BA7DA4" w:rsidP="00BA7D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продукция должна быть новой, ранее не использованной;</w:t>
      </w:r>
    </w:p>
    <w:p w14:paraId="7683D8E1" w:rsidR="00BA7DA4" w:rsidRPr="001726EB" w:rsidRDefault="00BA7DA4" w:rsidP="00BA7D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C655B38" w:rsidR="00BA7DA4" w:rsidRPr="001726EB" w:rsidRDefault="00BA7DA4" w:rsidP="00BA7D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3D12A7" w:rsidR="00BA7DA4" w:rsidRPr="001726EB" w:rsidRDefault="00BA7DA4" w:rsidP="00BA7D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23AD5B7C" w:rsidR="00BA7DA4" w:rsidRPr="001726EB" w:rsidRDefault="00BA7DA4" w:rsidP="00BA7D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F552A5D" w:rsidR="00BA7DA4" w:rsidRPr="001726EB" w:rsidRDefault="00BA7DA4" w:rsidP="00BA7DA4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1726EB">
        <w:rPr>
          <w:sz w:val="24"/>
          <w:szCs w:val="24"/>
        </w:rPr>
        <w:tab/>
      </w:r>
      <w:r w:rsidRPr="001726EB">
        <w:rPr>
          <w:sz w:val="24"/>
          <w:szCs w:val="24"/>
        </w:rPr>
        <w:t xml:space="preserve">2.2. Участник закупочных процедур на право заключения договора на поставку металлопроката для нужд </w:t>
      </w:r>
      <w:r>
        <w:rPr>
          <w:sz w:val="24"/>
          <w:szCs w:val="24"/>
        </w:rPr>
        <w:t>ПАО</w:t>
      </w:r>
      <w:r w:rsidRPr="001726E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65E8D39" w:rsidR="00BA7DA4" w:rsidRPr="001726EB" w:rsidRDefault="00BA7DA4" w:rsidP="00BA7DA4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1726EB">
        <w:rPr>
          <w:sz w:val="24"/>
          <w:szCs w:val="24"/>
        </w:rPr>
        <w:tab/>
      </w:r>
      <w:r w:rsidRPr="001726EB">
        <w:rPr>
          <w:sz w:val="24"/>
          <w:szCs w:val="24"/>
        </w:rPr>
        <w:t>2.3. Металлопрокат должен соответствовать требованиям:</w:t>
      </w:r>
    </w:p>
    <w:p w14:paraId="54C5FEB9" w:rsidR="00BA7DA4" w:rsidRPr="001726EB" w:rsidRDefault="00BA7DA4" w:rsidP="00BA7DA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 w:rsidRPr="001726EB">
        <w:rPr>
          <w:sz w:val="24"/>
          <w:szCs w:val="24"/>
        </w:rPr>
        <w:t>ГОСТ 3262-75 «Трубы стальные водогазопроводные. Технические условия»;</w:t>
      </w:r>
    </w:p>
    <w:bookmarkEnd w:id="1"/>
    <w:p w14:paraId="47BB7E47" w:rsidR="00BA7DA4" w:rsidRPr="001726EB" w:rsidRDefault="00BA7DA4" w:rsidP="00BA7DA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C20F8">
        <w:rPr>
          <w:sz w:val="24"/>
          <w:szCs w:val="24"/>
        </w:rPr>
        <w:t>ГОСТ 15150-69</w:t>
      </w:r>
      <w:r w:rsidRPr="001726EB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0609859" w:rsidR="00BA7DA4" w:rsidRPr="001726EB" w:rsidRDefault="00BA7DA4" w:rsidP="00BA7DA4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1726EB">
        <w:rPr>
          <w:sz w:val="24"/>
          <w:szCs w:val="24"/>
        </w:rPr>
        <w:tab/>
      </w:r>
      <w:r w:rsidRPr="001726EB">
        <w:rPr>
          <w:sz w:val="24"/>
          <w:szCs w:val="24"/>
        </w:rPr>
        <w:t>2.4. Упаковка, транспортирование, условия и сроки хранения.</w:t>
      </w:r>
    </w:p>
    <w:p w14:paraId="74AE6631" w:rsidR="00BA7DA4" w:rsidRPr="001726EB" w:rsidRDefault="00BA7DA4" w:rsidP="00BA7DA4">
      <w:pPr>
        <w:spacing w:line="276" w:lineRule="auto"/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Pr="006C20F8">
        <w:rPr>
          <w:sz w:val="24"/>
          <w:szCs w:val="24"/>
        </w:rPr>
        <w:t>ГОСТ 14192 – 96,</w:t>
      </w:r>
      <w:r w:rsidRPr="001726EB">
        <w:rPr>
          <w:sz w:val="24"/>
          <w:szCs w:val="24"/>
        </w:rPr>
        <w:t xml:space="preserve"> ГОСТ 10692-</w:t>
      </w:r>
      <w:r>
        <w:rPr>
          <w:sz w:val="24"/>
          <w:szCs w:val="24"/>
        </w:rPr>
        <w:t xml:space="preserve">2015 </w:t>
      </w:r>
      <w:r w:rsidRPr="001726EB">
        <w:rPr>
          <w:sz w:val="24"/>
          <w:szCs w:val="24"/>
        </w:rPr>
        <w:t xml:space="preserve">или соответствующих МЭК. Погрузочно-разгрузочные работы должны </w:t>
      </w:r>
      <w:r w:rsidRPr="001726EB">
        <w:rPr>
          <w:sz w:val="24"/>
          <w:szCs w:val="24"/>
        </w:rPr>
        <w:lastRenderedPageBreak/>
        <w:t xml:space="preserve">производиться в соответствии с </w:t>
      </w:r>
      <w:r w:rsidRPr="006C20F8">
        <w:rPr>
          <w:sz w:val="24"/>
          <w:szCs w:val="24"/>
        </w:rPr>
        <w:t>требованиями ГОСТ 12.3.009-76. Порядок</w:t>
      </w:r>
      <w:r w:rsidRPr="001726EB">
        <w:rPr>
          <w:sz w:val="24"/>
          <w:szCs w:val="24"/>
        </w:rPr>
        <w:t xml:space="preserve"> отгрузки, специальные требования к таре и упаковке должны быть определены в договоре на поставку продукции.</w:t>
      </w:r>
    </w:p>
    <w:p w14:paraId="2FE363B3" w:rsidR="00BA7DA4" w:rsidRPr="001726EB" w:rsidRDefault="00BA7DA4" w:rsidP="00BA7DA4">
      <w:pPr>
        <w:spacing w:line="276" w:lineRule="auto"/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>Правила приемки металлопроката должны соответствовать требованиям ГОСТ 10692-</w:t>
      </w:r>
      <w:r>
        <w:rPr>
          <w:sz w:val="24"/>
          <w:szCs w:val="24"/>
        </w:rPr>
        <w:t>2015</w:t>
      </w:r>
      <w:r w:rsidRPr="001726EB">
        <w:rPr>
          <w:sz w:val="24"/>
          <w:szCs w:val="24"/>
        </w:rPr>
        <w:t>, ГОСТ перечисленным в п.2.3 данного ТЗ.</w:t>
      </w:r>
    </w:p>
    <w:p w14:paraId="5FACA2C5" w:rsidR="00BA7DA4" w:rsidRPr="001726EB" w:rsidRDefault="00BA7DA4" w:rsidP="00BA7D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083A449" w:rsidR="00BA7DA4" w:rsidRPr="001726EB" w:rsidRDefault="00BA7DA4" w:rsidP="00BA7D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19A2E794" w:rsidR="00BA7DA4" w:rsidRPr="001726EB" w:rsidRDefault="00BA7DA4" w:rsidP="00BA7DA4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1726EB">
        <w:rPr>
          <w:szCs w:val="24"/>
        </w:rPr>
        <w:tab/>
      </w:r>
      <w:r w:rsidRPr="001726EB">
        <w:rPr>
          <w:szCs w:val="24"/>
        </w:rPr>
        <w:t>2.5. Каждая партия металлопроката должна подвергаться приемо-сдаточным испытаниям в соответствие с ГОСТ 10692-</w:t>
      </w:r>
      <w:r>
        <w:rPr>
          <w:szCs w:val="24"/>
        </w:rPr>
        <w:t>2015</w:t>
      </w:r>
      <w:r w:rsidRPr="001726EB">
        <w:rPr>
          <w:szCs w:val="24"/>
        </w:rPr>
        <w:t>, ГОСТ перечисленных в п.2.3 данного ТЗ.</w:t>
      </w:r>
    </w:p>
    <w:p w14:paraId="06727E2D" w:rsidR="00BA7DA4" w:rsidRPr="001726EB" w:rsidRDefault="00BA7DA4" w:rsidP="00BA7DA4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1726EB">
        <w:rPr>
          <w:szCs w:val="24"/>
        </w:rPr>
        <w:tab/>
      </w:r>
      <w:r w:rsidRPr="001726EB">
        <w:rPr>
          <w:szCs w:val="24"/>
        </w:rPr>
        <w:t>2.6. Срок изготовления металлопроката должен быть не более полугода от момента поставки.</w:t>
      </w:r>
    </w:p>
    <w:p w14:paraId="18B93DBF" w:rsidR="00BA7DA4" w:rsidRPr="001726EB" w:rsidRDefault="00BA7DA4" w:rsidP="00BA7D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59D9F3C" w:rsidR="00BA7DA4" w:rsidRPr="001726EB" w:rsidRDefault="00BA7DA4" w:rsidP="00BA7D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>Гарантийные обязательства.</w:t>
      </w:r>
    </w:p>
    <w:p w14:paraId="6088E034" w:rsidR="00BA7DA4" w:rsidRPr="001726EB" w:rsidRDefault="00BA7DA4" w:rsidP="00BA7D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металлопрокат определяется в соответствии с требованиями нормативных документов на продукцию. В случае выявления дефектов, в том числе и скрытых, в период гарантийного срока, Поставщик обязан за свой счет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14:paraId="0627D6F9" w:rsidR="00BA7DA4" w:rsidRPr="001726EB" w:rsidRDefault="00BA7DA4" w:rsidP="00BA7D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5BD8284" w:rsidR="00BA7DA4" w:rsidRPr="001726EB" w:rsidRDefault="00BA7DA4" w:rsidP="00BA7D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726E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C5155A4" w:rsidR="00BA7DA4" w:rsidRPr="001726EB" w:rsidRDefault="00BA7DA4" w:rsidP="00BA7D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службы.</w:t>
      </w:r>
    </w:p>
    <w:p w14:paraId="40CE7E55" w:rsidR="00BA7DA4" w:rsidRPr="001726EB" w:rsidRDefault="00BA7DA4" w:rsidP="00BA7D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583B90" w:rsidR="00BA7DA4" w:rsidRPr="00CB6078" w:rsidRDefault="00BA7DA4" w:rsidP="00BA7D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237771C" w:rsidR="00BA7DA4" w:rsidRDefault="00BA7DA4" w:rsidP="00BA7D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10692-2015, ГОСТ 31458-2015</w:t>
      </w:r>
      <w:r w:rsidRPr="00CB6078">
        <w:rPr>
          <w:sz w:val="24"/>
          <w:szCs w:val="24"/>
        </w:rPr>
        <w:t>.</w:t>
      </w:r>
    </w:p>
    <w:p w14:paraId="44390666" w:rsidR="00BA7DA4" w:rsidRPr="001726EB" w:rsidRDefault="00BA7DA4" w:rsidP="00BA7DA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48153C3" w:rsidR="00BA7DA4" w:rsidRPr="001726EB" w:rsidRDefault="00BA7DA4" w:rsidP="00BA7DA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726EB">
        <w:rPr>
          <w:b/>
          <w:bCs/>
          <w:sz w:val="26"/>
          <w:szCs w:val="26"/>
        </w:rPr>
        <w:t>Правила приемки продукции.</w:t>
      </w:r>
    </w:p>
    <w:p w14:paraId="141ADB41" w:rsidR="00BA7DA4" w:rsidRPr="001726EB" w:rsidRDefault="00BA7DA4" w:rsidP="00BA7D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1726EB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7382F5E9" w:rsidR="00BA7DA4" w:rsidRPr="001726EB" w:rsidRDefault="00BA7DA4" w:rsidP="00BA7DA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F2AD0CC" w:rsidR="00BA7DA4" w:rsidRPr="001726EB" w:rsidRDefault="00BA7DA4" w:rsidP="00BA7DA4">
      <w:pPr>
        <w:rPr>
          <w:sz w:val="26"/>
          <w:szCs w:val="26"/>
        </w:rPr>
      </w:pPr>
    </w:p>
    <w:p w14:paraId="78D72B2C" w:rsidR="00BA7DA4" w:rsidRPr="00CB6078" w:rsidRDefault="00BA7DA4" w:rsidP="00BA7DA4">
      <w:pPr>
        <w:rPr>
          <w:sz w:val="26"/>
          <w:szCs w:val="26"/>
        </w:rPr>
      </w:pPr>
    </w:p>
    <w:p w14:paraId="3809178B" w:rsidR="00BA7DA4" w:rsidRPr="00CB6078" w:rsidRDefault="00BA7DA4" w:rsidP="00BA7DA4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14:paraId="393E87C3" w:rsidR="00BA7DA4" w:rsidRPr="00CB6078" w:rsidRDefault="00BA7DA4" w:rsidP="00BA7DA4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BA7DA4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5CF3D" w:rsidR="000A631A" w:rsidRDefault="000A631A">
      <w:r>
        <w:separator/>
      </w:r>
    </w:p>
  </w:endnote>
  <w:endnote w:type="continuationSeparator" w:id="0">
    <w:p w14:paraId="67572C79" w:rsidR="000A631A" w:rsidRDefault="000A6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C8FE8" w:rsidR="000A631A" w:rsidRDefault="000A631A">
      <w:r>
        <w:separator/>
      </w:r>
    </w:p>
  </w:footnote>
  <w:footnote w:type="continuationSeparator" w:id="0">
    <w:p w14:paraId="3B4B0AD9" w:rsidR="000A631A" w:rsidRDefault="000A6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422F8" w:rsidR="00AD7048" w:rsidRDefault="00D10A9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4315C09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0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AA8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31A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8F8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4E0F"/>
    <w:rsid w:val="00127334"/>
    <w:rsid w:val="00127606"/>
    <w:rsid w:val="00127A3D"/>
    <w:rsid w:val="00127EC8"/>
    <w:rsid w:val="00127FE9"/>
    <w:rsid w:val="001313C2"/>
    <w:rsid w:val="00132749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06B4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221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1F4D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60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6A82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68E"/>
    <w:rsid w:val="00521C4A"/>
    <w:rsid w:val="0052201D"/>
    <w:rsid w:val="005247BF"/>
    <w:rsid w:val="00524D4F"/>
    <w:rsid w:val="00525D1B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118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A3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F5D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4FA6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B0F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5E8A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36E8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F1C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3473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22B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1475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8E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61B5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DA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181F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69B5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759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1B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A9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4BB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2A07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41CF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80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74ECDE-63C5-445C-866A-2D809CB69815}"/>
  <w14:docId w14:val="6A9DC09C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D8E50-5064-45D3-A03C-EAFB556FA1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BD23486-7CF8-492C-8C76-3D778ED19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78659C-67C7-451D-8764-4C1848E30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3B6B32-C703-4B15-B518-2AC8B3F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2020-05-29T05:02:00Z</dcterms:created>
  <dcterms:modified xsi:type="dcterms:W3CDTF">2020-05-29T05:02:00Z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